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424" w:rsidRPr="00682BE2" w:rsidRDefault="00091C29" w:rsidP="00091C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82BE2">
        <w:rPr>
          <w:rFonts w:ascii="Times New Roman" w:hAnsi="Times New Roman"/>
          <w:b/>
          <w:sz w:val="28"/>
          <w:szCs w:val="28"/>
          <w:lang w:val="en-US"/>
        </w:rPr>
        <w:t>Notification of environmental verifier in terms of article</w:t>
      </w:r>
      <w:r w:rsidR="005849F2" w:rsidRPr="00682BE2">
        <w:rPr>
          <w:rFonts w:ascii="Times New Roman" w:hAnsi="Times New Roman"/>
          <w:b/>
          <w:sz w:val="28"/>
          <w:szCs w:val="28"/>
          <w:lang w:val="en-US"/>
        </w:rPr>
        <w:t xml:space="preserve"> 24 </w:t>
      </w:r>
      <w:r w:rsidRPr="00682BE2">
        <w:rPr>
          <w:rFonts w:ascii="Times New Roman" w:hAnsi="Times New Roman"/>
          <w:b/>
          <w:sz w:val="28"/>
          <w:szCs w:val="28"/>
          <w:lang w:val="en-US"/>
        </w:rPr>
        <w:t>Regulation (EC) No. 1221/2009 of the European Parliament and of the Council</w:t>
      </w:r>
    </w:p>
    <w:p w:rsidR="00835AD9" w:rsidRPr="00682BE2" w:rsidRDefault="00835AD9" w:rsidP="00835AD9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91C29" w:rsidRPr="00682BE2" w:rsidRDefault="00091C29" w:rsidP="00091C29">
      <w:pPr>
        <w:pStyle w:val="Default"/>
        <w:rPr>
          <w:lang w:val="en-US"/>
        </w:rPr>
      </w:pPr>
    </w:p>
    <w:p w:rsidR="00091C29" w:rsidRPr="00682BE2" w:rsidRDefault="00091C29" w:rsidP="00091C29">
      <w:pPr>
        <w:pStyle w:val="Default"/>
        <w:rPr>
          <w:lang w:val="en-US"/>
        </w:rPr>
      </w:pPr>
    </w:p>
    <w:p w:rsidR="00835AD9" w:rsidRPr="00682BE2" w:rsidRDefault="00091C29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82BE2">
        <w:rPr>
          <w:rFonts w:ascii="Times New Roman" w:hAnsi="Times New Roman"/>
          <w:b/>
          <w:sz w:val="24"/>
          <w:szCs w:val="24"/>
          <w:lang w:val="en-US"/>
        </w:rPr>
        <w:t>SECTION</w:t>
      </w:r>
      <w:r w:rsidR="005C088C" w:rsidRPr="00682BE2">
        <w:rPr>
          <w:rFonts w:ascii="Times New Roman" w:hAnsi="Times New Roman"/>
          <w:b/>
          <w:sz w:val="24"/>
          <w:szCs w:val="24"/>
          <w:lang w:val="en-US"/>
        </w:rPr>
        <w:t xml:space="preserve"> 1: </w:t>
      </w:r>
      <w:r w:rsidRPr="00682BE2">
        <w:rPr>
          <w:rFonts w:ascii="Times New Roman" w:hAnsi="Times New Roman"/>
          <w:b/>
          <w:sz w:val="24"/>
          <w:szCs w:val="24"/>
          <w:lang w:val="en-US"/>
        </w:rPr>
        <w:t>VERIFIER</w:t>
      </w:r>
      <w:r w:rsidR="00682BE2" w:rsidRPr="00682BE2">
        <w:rPr>
          <w:rFonts w:ascii="Times New Roman" w:hAnsi="Times New Roman"/>
          <w:b/>
          <w:sz w:val="24"/>
          <w:szCs w:val="24"/>
          <w:lang w:val="en-US"/>
        </w:rPr>
        <w:t>’S DETAILS</w:t>
      </w:r>
    </w:p>
    <w:p w:rsidR="005C088C" w:rsidRPr="00682BE2" w:rsidRDefault="005C088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3"/>
        <w:gridCol w:w="5561"/>
      </w:tblGrid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="00813E56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trade name</w:t>
            </w:r>
            <w:r w:rsidR="002F73FB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Address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BA03F7" w:rsidRPr="00F149F0" w:rsidRDefault="00BA03F7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Phone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44433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Identification</w:t>
            </w:r>
            <w:r w:rsidR="00682BE2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682BE2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umber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Name of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ank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IBAN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SWIFT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778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C088C" w:rsidRPr="00682BE2" w:rsidRDefault="005C088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13E56" w:rsidRDefault="00813E56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Contact person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813E56" w:rsidRPr="00F149F0" w:rsidRDefault="00813E5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Phone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813E56" w:rsidRPr="00F149F0" w:rsidRDefault="00813E5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813E56" w:rsidRPr="00F149F0" w:rsidRDefault="00813E5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C088C" w:rsidRPr="00682BE2" w:rsidRDefault="005C088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13E56" w:rsidRPr="00682BE2" w:rsidRDefault="00813E56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682BE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Verifier</w:t>
            </w:r>
            <w:r w:rsidR="00813E56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813E56" w:rsidRPr="00F149F0" w:rsidRDefault="00682BE2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an individual</w:t>
            </w:r>
            <w:r w:rsidR="002F73FB" w:rsidRPr="00F149F0">
              <w:rPr>
                <w:rStyle w:val="Odkaznapoznmkupodiarou"/>
                <w:rFonts w:ascii="Times New Roman" w:hAnsi="Times New Roman"/>
                <w:sz w:val="24"/>
                <w:szCs w:val="24"/>
                <w:lang w:val="en-US"/>
              </w:rPr>
              <w:footnoteReference w:id="1"/>
            </w:r>
          </w:p>
        </w:tc>
      </w:tr>
      <w:tr w:rsidR="00813E56" w:rsidRPr="00F149F0" w:rsidTr="00F149F0">
        <w:tc>
          <w:tcPr>
            <w:tcW w:w="3402" w:type="dxa"/>
            <w:shd w:val="clear" w:color="auto" w:fill="auto"/>
          </w:tcPr>
          <w:p w:rsidR="00813E56" w:rsidRPr="00F149F0" w:rsidRDefault="00813E56" w:rsidP="00F149F0">
            <w:pPr>
              <w:tabs>
                <w:tab w:val="right" w:pos="343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813E56" w:rsidRPr="00F149F0" w:rsidRDefault="00682BE2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an o</w:t>
            </w:r>
            <w:r w:rsidR="002F73FB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rgani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sation</w:t>
            </w:r>
            <w:r w:rsidR="002F73FB" w:rsidRPr="00F149F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</w:tbl>
    <w:p w:rsidR="005C088C" w:rsidRPr="00682BE2" w:rsidRDefault="005C088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304C8" w:rsidRDefault="00B304C8" w:rsidP="00FC4172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5D7107" w:rsidRPr="00F149F0" w:rsidTr="00F149F0">
        <w:tc>
          <w:tcPr>
            <w:tcW w:w="9214" w:type="dxa"/>
            <w:gridSpan w:val="2"/>
            <w:shd w:val="clear" w:color="auto" w:fill="auto"/>
            <w:vAlign w:val="center"/>
          </w:tcPr>
          <w:p w:rsidR="005D7107" w:rsidRPr="00F149F0" w:rsidRDefault="005D7107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Accreditation or </w:t>
            </w:r>
            <w:r w:rsidR="00E9756B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license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details</w:t>
            </w:r>
          </w:p>
        </w:tc>
      </w:tr>
      <w:tr w:rsidR="002F73FB" w:rsidRPr="00F149F0" w:rsidTr="00F149F0">
        <w:tc>
          <w:tcPr>
            <w:tcW w:w="3402" w:type="dxa"/>
            <w:shd w:val="clear" w:color="auto" w:fill="auto"/>
          </w:tcPr>
          <w:p w:rsidR="00B304C8" w:rsidRPr="00F149F0" w:rsidRDefault="00B304C8" w:rsidP="00FC4172">
            <w:pPr>
              <w:pStyle w:val="Default"/>
            </w:pPr>
            <w:r w:rsidRPr="00F149F0">
              <w:rPr>
                <w:rFonts w:ascii="Times New Roman" w:hAnsi="Times New Roman" w:cs="Times New Roman"/>
                <w:lang w:val="en-US"/>
              </w:rPr>
              <w:t>Name and address of</w:t>
            </w:r>
            <w:r w:rsidR="002F73FB" w:rsidRPr="00F149F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F73FB" w:rsidRPr="00F149F0" w:rsidRDefault="00B304C8" w:rsidP="00F149F0">
            <w:pPr>
              <w:tabs>
                <w:tab w:val="right" w:pos="3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Accreditation/Licensing</w:t>
            </w:r>
            <w:r w:rsidRPr="00F149F0">
              <w:rPr>
                <w:rFonts w:ascii="Times New Roman" w:hAnsi="Times New Roman"/>
                <w:sz w:val="24"/>
                <w:szCs w:val="24"/>
              </w:rPr>
              <w:t xml:space="preserve"> Body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2F73FB" w:rsidRPr="00F149F0" w:rsidRDefault="002F73FB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3FB" w:rsidRPr="00F149F0" w:rsidTr="00F149F0">
        <w:tc>
          <w:tcPr>
            <w:tcW w:w="3402" w:type="dxa"/>
            <w:shd w:val="clear" w:color="auto" w:fill="auto"/>
          </w:tcPr>
          <w:p w:rsidR="002F73FB" w:rsidRPr="00F149F0" w:rsidRDefault="0044433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402C52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ccreditation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402C52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ertificate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No.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2F73FB" w:rsidRPr="00F149F0" w:rsidRDefault="002F73FB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3FB" w:rsidRPr="00F149F0" w:rsidTr="00F149F0">
        <w:tc>
          <w:tcPr>
            <w:tcW w:w="3402" w:type="dxa"/>
            <w:shd w:val="clear" w:color="auto" w:fill="auto"/>
          </w:tcPr>
          <w:p w:rsidR="002F73FB" w:rsidRPr="00F149F0" w:rsidRDefault="00E9756B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Date of issue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2F73FB" w:rsidRPr="00F149F0" w:rsidRDefault="002F73FB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3FB" w:rsidRPr="00F149F0" w:rsidTr="00F149F0">
        <w:tc>
          <w:tcPr>
            <w:tcW w:w="3402" w:type="dxa"/>
            <w:shd w:val="clear" w:color="auto" w:fill="auto"/>
          </w:tcPr>
          <w:p w:rsidR="002F73FB" w:rsidRPr="00F149F0" w:rsidRDefault="00402C5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Valid until</w:t>
            </w:r>
            <w:r w:rsidR="008F4B8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812" w:type="dxa"/>
            <w:shd w:val="clear" w:color="auto" w:fill="auto"/>
          </w:tcPr>
          <w:p w:rsidR="002F73FB" w:rsidRPr="00F149F0" w:rsidRDefault="002F73FB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088C" w:rsidRPr="00947E79" w:rsidRDefault="005C088C" w:rsidP="00947E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296" w:rsidRPr="00947E79" w:rsidRDefault="00621296" w:rsidP="00947E79">
      <w:pPr>
        <w:spacing w:after="0"/>
        <w:rPr>
          <w:rFonts w:ascii="Times New Roman" w:hAnsi="Times New Roman"/>
          <w:sz w:val="24"/>
          <w:szCs w:val="24"/>
        </w:rPr>
      </w:pPr>
    </w:p>
    <w:p w:rsidR="00947E79" w:rsidRDefault="00947E79" w:rsidP="00947E79">
      <w:pPr>
        <w:spacing w:after="0"/>
        <w:rPr>
          <w:rFonts w:ascii="Times New Roman" w:hAnsi="Times New Roman"/>
          <w:sz w:val="24"/>
          <w:szCs w:val="24"/>
        </w:rPr>
        <w:sectPr w:rsidR="00947E79" w:rsidSect="0004259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550" w:gutter="0"/>
          <w:cols w:space="708"/>
          <w:formProt w:val="0"/>
          <w:titlePg/>
          <w:docGrid w:linePitch="360"/>
        </w:sectPr>
      </w:pPr>
    </w:p>
    <w:p w:rsidR="00621296" w:rsidRPr="00EB5CC3" w:rsidRDefault="00EB5CC3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SECTION</w:t>
      </w:r>
      <w:r w:rsidR="00621296" w:rsidRPr="00EB5CC3">
        <w:rPr>
          <w:rFonts w:ascii="Times New Roman" w:hAnsi="Times New Roman"/>
          <w:b/>
          <w:sz w:val="24"/>
          <w:szCs w:val="24"/>
          <w:lang w:val="en-US"/>
        </w:rPr>
        <w:t xml:space="preserve"> 2: </w:t>
      </w:r>
      <w:r>
        <w:rPr>
          <w:rFonts w:ascii="Times New Roman" w:hAnsi="Times New Roman"/>
          <w:b/>
          <w:sz w:val="24"/>
          <w:szCs w:val="24"/>
          <w:lang w:val="en-US"/>
        </w:rPr>
        <w:t>DETAILS</w:t>
      </w:r>
      <w:r w:rsidR="00621296" w:rsidRPr="00EB5CC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976D3" w:rsidRPr="00EB5CC3">
        <w:rPr>
          <w:rFonts w:ascii="Times New Roman" w:hAnsi="Times New Roman"/>
          <w:b/>
          <w:sz w:val="24"/>
          <w:szCs w:val="24"/>
          <w:lang w:val="en-US"/>
        </w:rPr>
        <w:t>O</w:t>
      </w:r>
      <w:r>
        <w:rPr>
          <w:rFonts w:ascii="Times New Roman" w:hAnsi="Times New Roman"/>
          <w:b/>
          <w:sz w:val="24"/>
          <w:szCs w:val="24"/>
          <w:lang w:val="en-US"/>
        </w:rPr>
        <w:t>F THE</w:t>
      </w:r>
      <w:r w:rsidR="00D976D3" w:rsidRPr="00EB5CC3">
        <w:rPr>
          <w:rFonts w:ascii="Times New Roman" w:hAnsi="Times New Roman"/>
          <w:b/>
          <w:sz w:val="24"/>
          <w:szCs w:val="24"/>
          <w:lang w:val="en-US"/>
        </w:rPr>
        <w:t> </w:t>
      </w:r>
      <w:r w:rsidR="00621296" w:rsidRPr="00EB5CC3">
        <w:rPr>
          <w:rFonts w:ascii="Times New Roman" w:hAnsi="Times New Roman"/>
          <w:b/>
          <w:sz w:val="24"/>
          <w:szCs w:val="24"/>
          <w:lang w:val="en-US"/>
        </w:rPr>
        <w:t>ORGANI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SATION </w:t>
      </w:r>
      <w:r w:rsidR="00444333">
        <w:rPr>
          <w:rFonts w:ascii="Times New Roman" w:hAnsi="Times New Roman"/>
          <w:b/>
          <w:sz w:val="24"/>
          <w:szCs w:val="24"/>
          <w:lang w:val="en-US"/>
        </w:rPr>
        <w:t>WHERE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VERIFICATION</w:t>
      </w:r>
      <w:r w:rsidR="00444333">
        <w:rPr>
          <w:rFonts w:ascii="Times New Roman" w:hAnsi="Times New Roman"/>
          <w:b/>
          <w:sz w:val="24"/>
          <w:szCs w:val="24"/>
          <w:lang w:val="en-US"/>
        </w:rPr>
        <w:t xml:space="preserve"> WILL BE PERFORMED</w:t>
      </w:r>
    </w:p>
    <w:p w:rsidR="00621296" w:rsidRPr="00EB5CC3" w:rsidRDefault="00E4287D" w:rsidP="00FC417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EB5CC3">
        <w:rPr>
          <w:rFonts w:ascii="Times New Roman" w:hAnsi="Times New Roman"/>
          <w:sz w:val="20"/>
          <w:szCs w:val="20"/>
          <w:lang w:val="en-US"/>
        </w:rPr>
        <w:t>(</w:t>
      </w:r>
      <w:proofErr w:type="gramStart"/>
      <w:r w:rsidR="00261532" w:rsidRPr="00261532">
        <w:rPr>
          <w:rFonts w:ascii="Times New Roman" w:hAnsi="Times New Roman"/>
          <w:sz w:val="20"/>
          <w:szCs w:val="20"/>
          <w:lang w:val="en-US"/>
        </w:rPr>
        <w:t>in</w:t>
      </w:r>
      <w:proofErr w:type="gramEnd"/>
      <w:r w:rsidR="00261532" w:rsidRPr="00261532">
        <w:rPr>
          <w:rFonts w:ascii="Times New Roman" w:hAnsi="Times New Roman"/>
          <w:sz w:val="20"/>
          <w:szCs w:val="20"/>
          <w:lang w:val="en-US"/>
        </w:rPr>
        <w:t xml:space="preserve"> the case, if </w:t>
      </w:r>
      <w:proofErr w:type="spellStart"/>
      <w:r w:rsidR="00261532" w:rsidRPr="00261532">
        <w:rPr>
          <w:rFonts w:ascii="Times New Roman" w:hAnsi="Times New Roman"/>
          <w:sz w:val="20"/>
          <w:szCs w:val="20"/>
          <w:lang w:val="en-US"/>
        </w:rPr>
        <w:t>organisation</w:t>
      </w:r>
      <w:proofErr w:type="spellEnd"/>
      <w:r w:rsidR="00261532" w:rsidRPr="00261532">
        <w:rPr>
          <w:rFonts w:ascii="Times New Roman" w:hAnsi="Times New Roman"/>
          <w:sz w:val="20"/>
          <w:szCs w:val="20"/>
          <w:lang w:val="en-US"/>
        </w:rPr>
        <w:t xml:space="preserve"> has more workplaces, please, specify details about individual workplace, </w:t>
      </w:r>
      <w:r w:rsidR="00444333">
        <w:rPr>
          <w:rFonts w:ascii="Times New Roman" w:hAnsi="Times New Roman"/>
          <w:sz w:val="20"/>
          <w:szCs w:val="20"/>
          <w:lang w:val="en-US"/>
        </w:rPr>
        <w:t>relat</w:t>
      </w:r>
      <w:r w:rsidR="007321B8">
        <w:rPr>
          <w:rFonts w:ascii="Times New Roman" w:hAnsi="Times New Roman"/>
          <w:sz w:val="20"/>
          <w:szCs w:val="20"/>
          <w:lang w:val="en-US"/>
        </w:rPr>
        <w:t>ed</w:t>
      </w:r>
      <w:r w:rsidR="00261532" w:rsidRPr="0026153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44333">
        <w:rPr>
          <w:rFonts w:ascii="Times New Roman" w:hAnsi="Times New Roman"/>
          <w:sz w:val="20"/>
          <w:szCs w:val="20"/>
          <w:lang w:val="en-US"/>
        </w:rPr>
        <w:t xml:space="preserve">to </w:t>
      </w:r>
      <w:r w:rsidR="00261532" w:rsidRPr="00261532">
        <w:rPr>
          <w:rFonts w:ascii="Times New Roman" w:hAnsi="Times New Roman"/>
          <w:sz w:val="20"/>
          <w:szCs w:val="20"/>
          <w:lang w:val="en-US"/>
        </w:rPr>
        <w:t>verification, in the annex of this notification</w:t>
      </w:r>
      <w:r w:rsidRPr="00EB5CC3">
        <w:rPr>
          <w:rFonts w:ascii="Times New Roman" w:hAnsi="Times New Roman"/>
          <w:sz w:val="20"/>
          <w:szCs w:val="20"/>
          <w:lang w:val="en-US"/>
        </w:rPr>
        <w:t>)</w:t>
      </w:r>
    </w:p>
    <w:p w:rsidR="00E4287D" w:rsidRPr="00EB5CC3" w:rsidRDefault="00E4287D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544"/>
        <w:gridCol w:w="5670"/>
      </w:tblGrid>
      <w:tr w:rsidR="001B094C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Name / trade name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B094C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Address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B094C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Phone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B094C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94C" w:rsidRPr="00F149F0" w:rsidRDefault="001B094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1296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96" w:rsidRPr="00F149F0" w:rsidRDefault="0044433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Identification Number</w:t>
            </w:r>
            <w:r w:rsidR="00621296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1296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96" w:rsidRPr="00F149F0" w:rsidRDefault="0026153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Number of employees</w:t>
            </w:r>
            <w:r w:rsidR="00621296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76D3" w:rsidRPr="00F149F0" w:rsidTr="00F149F0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76D3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D3" w:rsidRPr="00F149F0" w:rsidRDefault="0026153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Registration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umber</w:t>
            </w:r>
            <w:r w:rsidR="00D976D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76D3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D3" w:rsidRPr="00F149F0" w:rsidRDefault="00261532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Date of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egistration</w:t>
            </w:r>
            <w:r w:rsidR="00D976D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76D3" w:rsidRPr="00F149F0" w:rsidTr="00F149F0">
        <w:trPr>
          <w:trHeight w:val="62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6D3" w:rsidRPr="00F149F0" w:rsidRDefault="00D976D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5CC3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Contact person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5CC3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Phone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B5CC3" w:rsidRPr="00F149F0" w:rsidTr="00F149F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C3" w:rsidRPr="00F149F0" w:rsidRDefault="00EB5CC3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B5CC3" w:rsidRPr="00EB5CC3" w:rsidRDefault="00EB5CC3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1843"/>
      </w:tblGrid>
      <w:tr w:rsidR="00621296" w:rsidRPr="00F149F0" w:rsidTr="00F149F0">
        <w:tc>
          <w:tcPr>
            <w:tcW w:w="9214" w:type="dxa"/>
            <w:gridSpan w:val="3"/>
            <w:shd w:val="clear" w:color="auto" w:fill="auto"/>
            <w:vAlign w:val="center"/>
          </w:tcPr>
          <w:p w:rsidR="00621296" w:rsidRPr="00F149F0" w:rsidRDefault="00261532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Specification of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verification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scope </w:t>
            </w:r>
          </w:p>
        </w:tc>
      </w:tr>
      <w:tr w:rsidR="00621296" w:rsidRPr="00F149F0" w:rsidTr="00F149F0">
        <w:tc>
          <w:tcPr>
            <w:tcW w:w="709" w:type="dxa"/>
            <w:shd w:val="clear" w:color="auto" w:fill="auto"/>
            <w:vAlign w:val="center"/>
          </w:tcPr>
          <w:p w:rsidR="00621296" w:rsidRPr="00F149F0" w:rsidRDefault="00261532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No.</w:t>
            </w:r>
          </w:p>
        </w:tc>
        <w:tc>
          <w:tcPr>
            <w:tcW w:w="6662" w:type="dxa"/>
            <w:shd w:val="clear" w:color="auto" w:fill="auto"/>
          </w:tcPr>
          <w:p w:rsidR="00621296" w:rsidRPr="00F149F0" w:rsidRDefault="00261532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Name of activity</w:t>
            </w:r>
          </w:p>
        </w:tc>
        <w:tc>
          <w:tcPr>
            <w:tcW w:w="1843" w:type="dxa"/>
            <w:shd w:val="clear" w:color="auto" w:fill="auto"/>
          </w:tcPr>
          <w:p w:rsidR="00621296" w:rsidRPr="00F149F0" w:rsidRDefault="00621296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NACE </w:t>
            </w:r>
            <w:r w:rsidR="00261532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</w:p>
        </w:tc>
      </w:tr>
      <w:tr w:rsidR="00621296" w:rsidRPr="00F149F0" w:rsidTr="00F149F0">
        <w:tc>
          <w:tcPr>
            <w:tcW w:w="709" w:type="dxa"/>
            <w:shd w:val="clear" w:color="auto" w:fill="auto"/>
            <w:vAlign w:val="center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21296" w:rsidRPr="00F149F0" w:rsidRDefault="0062129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1296" w:rsidRPr="00F149F0" w:rsidTr="00F149F0">
        <w:tc>
          <w:tcPr>
            <w:tcW w:w="709" w:type="dxa"/>
            <w:shd w:val="clear" w:color="auto" w:fill="auto"/>
            <w:vAlign w:val="center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21296" w:rsidRPr="00F149F0" w:rsidRDefault="0062129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1296" w:rsidRPr="00F149F0" w:rsidTr="00F149F0">
        <w:tc>
          <w:tcPr>
            <w:tcW w:w="709" w:type="dxa"/>
            <w:shd w:val="clear" w:color="auto" w:fill="auto"/>
            <w:vAlign w:val="center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21296" w:rsidRPr="00F149F0" w:rsidRDefault="0062129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1296" w:rsidRPr="00F149F0" w:rsidTr="00F149F0">
        <w:tc>
          <w:tcPr>
            <w:tcW w:w="709" w:type="dxa"/>
            <w:shd w:val="clear" w:color="auto" w:fill="auto"/>
            <w:vAlign w:val="center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621296" w:rsidRPr="00F149F0" w:rsidRDefault="00621296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21296" w:rsidRPr="00F149F0" w:rsidRDefault="00621296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976D3" w:rsidRPr="00EB5CC3" w:rsidRDefault="00D976D3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4156C" w:rsidRDefault="00DE1DC1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</w:t>
      </w:r>
      <w:r w:rsidR="00D4156C" w:rsidRPr="005C088C">
        <w:rPr>
          <w:rFonts w:ascii="Times New Roman" w:hAnsi="Times New Roman"/>
          <w:b/>
          <w:sz w:val="24"/>
          <w:szCs w:val="24"/>
        </w:rPr>
        <w:t xml:space="preserve"> </w:t>
      </w:r>
      <w:r w:rsidR="00D4156C">
        <w:rPr>
          <w:rFonts w:ascii="Times New Roman" w:hAnsi="Times New Roman"/>
          <w:b/>
          <w:sz w:val="24"/>
          <w:szCs w:val="24"/>
        </w:rPr>
        <w:t>3</w:t>
      </w:r>
      <w:r w:rsidR="00D4156C" w:rsidRPr="005C088C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DETAILS </w:t>
      </w:r>
      <w:r w:rsidR="00444333">
        <w:rPr>
          <w:rFonts w:ascii="Times New Roman" w:hAnsi="Times New Roman"/>
          <w:b/>
          <w:sz w:val="24"/>
          <w:szCs w:val="24"/>
        </w:rPr>
        <w:t>OF</w:t>
      </w:r>
      <w:r>
        <w:rPr>
          <w:rFonts w:ascii="Times New Roman" w:hAnsi="Times New Roman"/>
          <w:b/>
          <w:sz w:val="24"/>
          <w:szCs w:val="24"/>
        </w:rPr>
        <w:t xml:space="preserve"> VERIFICATION</w:t>
      </w:r>
      <w:r w:rsidR="00444333">
        <w:rPr>
          <w:rFonts w:ascii="Times New Roman" w:hAnsi="Times New Roman"/>
          <w:b/>
          <w:sz w:val="24"/>
          <w:szCs w:val="24"/>
        </w:rPr>
        <w:t xml:space="preserve"> PERFORMANCE</w:t>
      </w:r>
    </w:p>
    <w:p w:rsidR="00D4156C" w:rsidRPr="00DE1DC1" w:rsidRDefault="00D4156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149F0" w:rsidRPr="00F149F0" w:rsidTr="00F149F0">
        <w:tc>
          <w:tcPr>
            <w:tcW w:w="4253" w:type="dxa"/>
            <w:shd w:val="clear" w:color="auto" w:fill="auto"/>
          </w:tcPr>
          <w:p w:rsidR="00D4156C" w:rsidRPr="00F149F0" w:rsidRDefault="00DE1DC1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Notification of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nvironmental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erifier is</w:t>
            </w:r>
          </w:p>
        </w:tc>
        <w:tc>
          <w:tcPr>
            <w:tcW w:w="4961" w:type="dxa"/>
            <w:shd w:val="clear" w:color="auto" w:fill="auto"/>
            <w:vAlign w:val="bottom"/>
          </w:tcPr>
          <w:p w:rsidR="00D4156C" w:rsidRPr="00F149F0" w:rsidRDefault="00DE1DC1" w:rsidP="00F149F0">
            <w:pPr>
              <w:tabs>
                <w:tab w:val="right" w:pos="3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first</w:t>
            </w:r>
            <w:r w:rsidR="00D4156C" w:rsidRPr="00F149F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  <w:tr w:rsidR="00F149F0" w:rsidRPr="00F149F0" w:rsidTr="00F149F0">
        <w:trPr>
          <w:trHeight w:val="225"/>
        </w:trPr>
        <w:tc>
          <w:tcPr>
            <w:tcW w:w="4253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D4156C" w:rsidRPr="00F149F0" w:rsidRDefault="007321B8" w:rsidP="00F149F0">
            <w:pPr>
              <w:tabs>
                <w:tab w:val="right" w:pos="3544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repeated</w:t>
            </w:r>
            <w:r w:rsidR="00E9756B" w:rsidRPr="00F149F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</w:tr>
    </w:tbl>
    <w:p w:rsidR="00DE1DC1" w:rsidRDefault="00DE1DC1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70"/>
      </w:tblGrid>
      <w:tr w:rsidR="00DE1DC1" w:rsidRPr="00F149F0" w:rsidTr="00F149F0">
        <w:tc>
          <w:tcPr>
            <w:tcW w:w="9214" w:type="dxa"/>
            <w:gridSpan w:val="2"/>
            <w:shd w:val="clear" w:color="auto" w:fill="auto"/>
            <w:vAlign w:val="center"/>
          </w:tcPr>
          <w:p w:rsidR="00DE1DC1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Time and place of </w:t>
            </w:r>
            <w:r w:rsidR="00444333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verification</w:t>
            </w:r>
          </w:p>
        </w:tc>
      </w:tr>
      <w:tr w:rsidR="00DE1DC1" w:rsidRPr="00F149F0" w:rsidTr="00F149F0">
        <w:trPr>
          <w:trHeight w:val="227"/>
        </w:trPr>
        <w:tc>
          <w:tcPr>
            <w:tcW w:w="3544" w:type="dxa"/>
            <w:shd w:val="clear" w:color="auto" w:fill="auto"/>
          </w:tcPr>
          <w:p w:rsidR="00DE1DC1" w:rsidRPr="00F149F0" w:rsidRDefault="00DE1DC1" w:rsidP="00F14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Date of verification</w:t>
            </w:r>
          </w:p>
        </w:tc>
        <w:tc>
          <w:tcPr>
            <w:tcW w:w="5670" w:type="dxa"/>
            <w:shd w:val="clear" w:color="auto" w:fill="auto"/>
          </w:tcPr>
          <w:p w:rsidR="00DE1DC1" w:rsidRPr="00F149F0" w:rsidRDefault="00DE1DC1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E1DC1" w:rsidRPr="00F149F0" w:rsidTr="00F149F0">
        <w:tc>
          <w:tcPr>
            <w:tcW w:w="3544" w:type="dxa"/>
            <w:shd w:val="clear" w:color="auto" w:fill="auto"/>
          </w:tcPr>
          <w:p w:rsidR="007E42ED" w:rsidRPr="00F149F0" w:rsidRDefault="00DE1DC1" w:rsidP="00F14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Address of performance</w:t>
            </w:r>
          </w:p>
          <w:p w:rsidR="00DE1DC1" w:rsidRPr="00F149F0" w:rsidRDefault="00F747C2" w:rsidP="00F14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="00DE1DC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verification</w:t>
            </w:r>
          </w:p>
        </w:tc>
        <w:tc>
          <w:tcPr>
            <w:tcW w:w="5670" w:type="dxa"/>
            <w:shd w:val="clear" w:color="auto" w:fill="auto"/>
          </w:tcPr>
          <w:p w:rsidR="00DE1DC1" w:rsidRPr="00F149F0" w:rsidRDefault="00DE1DC1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E1DC1" w:rsidRPr="00DE1DC1" w:rsidRDefault="00DE1DC1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9"/>
        <w:gridCol w:w="2551"/>
        <w:gridCol w:w="2835"/>
      </w:tblGrid>
      <w:tr w:rsidR="00D4156C" w:rsidRPr="00F149F0" w:rsidTr="00F149F0">
        <w:tc>
          <w:tcPr>
            <w:tcW w:w="9214" w:type="dxa"/>
            <w:gridSpan w:val="4"/>
            <w:shd w:val="clear" w:color="auto" w:fill="auto"/>
            <w:vAlign w:val="center"/>
          </w:tcPr>
          <w:p w:rsidR="00D4156C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Competences and team composition of the verifier</w:t>
            </w:r>
          </w:p>
        </w:tc>
      </w:tr>
      <w:tr w:rsidR="00F149F0" w:rsidRPr="00F149F0" w:rsidTr="00F149F0">
        <w:tc>
          <w:tcPr>
            <w:tcW w:w="709" w:type="dxa"/>
            <w:shd w:val="clear" w:color="auto" w:fill="auto"/>
            <w:vAlign w:val="center"/>
          </w:tcPr>
          <w:p w:rsidR="00D4156C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No.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56C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4156C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Role in the team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156C" w:rsidRPr="00F149F0" w:rsidRDefault="00DE1DC1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Competence</w:t>
            </w:r>
          </w:p>
          <w:p w:rsidR="00D4156C" w:rsidRPr="00F149F0" w:rsidRDefault="00D4156C" w:rsidP="00F149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(NACE </w:t>
            </w:r>
            <w:r w:rsidR="00DE1DC1" w:rsidRPr="00F149F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F149F0" w:rsidRPr="00F149F0" w:rsidTr="00F149F0">
        <w:tc>
          <w:tcPr>
            <w:tcW w:w="709" w:type="dxa"/>
            <w:shd w:val="clear" w:color="auto" w:fill="auto"/>
            <w:vAlign w:val="center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4156C" w:rsidRPr="00F149F0" w:rsidRDefault="00D4156C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149F0" w:rsidRPr="00F149F0" w:rsidTr="00F149F0">
        <w:tc>
          <w:tcPr>
            <w:tcW w:w="709" w:type="dxa"/>
            <w:shd w:val="clear" w:color="auto" w:fill="auto"/>
            <w:vAlign w:val="center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4156C" w:rsidRPr="00F149F0" w:rsidRDefault="00D4156C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149F0" w:rsidRPr="00F149F0" w:rsidTr="00F149F0">
        <w:tc>
          <w:tcPr>
            <w:tcW w:w="709" w:type="dxa"/>
            <w:shd w:val="clear" w:color="auto" w:fill="auto"/>
            <w:vAlign w:val="center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4156C" w:rsidRPr="00F149F0" w:rsidRDefault="00D4156C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149F0" w:rsidRPr="00F149F0" w:rsidTr="00F149F0">
        <w:tc>
          <w:tcPr>
            <w:tcW w:w="709" w:type="dxa"/>
            <w:shd w:val="clear" w:color="auto" w:fill="auto"/>
            <w:vAlign w:val="center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9F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shd w:val="clear" w:color="auto" w:fill="auto"/>
          </w:tcPr>
          <w:p w:rsidR="00D4156C" w:rsidRPr="00F149F0" w:rsidRDefault="00D4156C" w:rsidP="00F149F0">
            <w:pPr>
              <w:tabs>
                <w:tab w:val="right" w:pos="35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4156C" w:rsidRPr="00F149F0" w:rsidRDefault="00D4156C" w:rsidP="00F149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4156C" w:rsidRPr="00DE1DC1" w:rsidRDefault="00D4156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255E8" w:rsidRPr="009255E8" w:rsidRDefault="009255E8" w:rsidP="00947E79">
      <w:pPr>
        <w:spacing w:after="0" w:line="240" w:lineRule="auto"/>
        <w:rPr>
          <w:rStyle w:val="hps"/>
          <w:rFonts w:ascii="Times New Roman" w:hAnsi="Times New Roman"/>
          <w:color w:val="222222"/>
          <w:sz w:val="24"/>
          <w:szCs w:val="24"/>
        </w:rPr>
      </w:pP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Arrangements</w:t>
      </w:r>
      <w:r w:rsidRPr="009255E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to ensure</w:t>
      </w:r>
      <w:r w:rsidRPr="009255E8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444333">
        <w:rPr>
          <w:rFonts w:ascii="Times New Roman" w:hAnsi="Times New Roman"/>
          <w:color w:val="222222"/>
          <w:sz w:val="24"/>
          <w:szCs w:val="24"/>
          <w:lang w:val="en"/>
        </w:rPr>
        <w:t xml:space="preserve">the </w:t>
      </w:r>
      <w:r w:rsidRPr="009255E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competence </w:t>
      </w:r>
      <w:r w:rsidR="00633A24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Environmental Law of Slovak republic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:</w:t>
      </w:r>
    </w:p>
    <w:p w:rsidR="009255E8" w:rsidRDefault="009255E8" w:rsidP="00FC4172">
      <w:pPr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</w:p>
    <w:p w:rsidR="00251FE4" w:rsidRPr="009255E8" w:rsidRDefault="00F747C2" w:rsidP="00947E79">
      <w:pPr>
        <w:spacing w:after="0"/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  <w:r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Arrangements</w:t>
      </w:r>
      <w:r w:rsidRPr="009255E8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 xml:space="preserve"> </w:t>
      </w:r>
      <w:r w:rsidR="009255E8" w:rsidRPr="009255E8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 xml:space="preserve">to </w:t>
      </w:r>
      <w:r w:rsidR="00444333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prevent</w:t>
      </w:r>
      <w:r w:rsidR="009255E8" w:rsidRPr="009255E8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 xml:space="preserve"> language problems</w:t>
      </w:r>
      <w:r w:rsidR="00251FE4" w:rsidRPr="009255E8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:</w:t>
      </w:r>
    </w:p>
    <w:p w:rsidR="00D976D3" w:rsidRDefault="00D976D3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D715E" w:rsidRPr="009255E8" w:rsidRDefault="006D715E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C6477" w:rsidRDefault="004C6477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  <w:sectPr w:rsidR="004C6477" w:rsidSect="0004259D">
          <w:pgSz w:w="11906" w:h="16838"/>
          <w:pgMar w:top="1417" w:right="1417" w:bottom="1417" w:left="1417" w:header="708" w:footer="550" w:gutter="0"/>
          <w:cols w:space="708"/>
          <w:formProt w:val="0"/>
          <w:docGrid w:linePitch="360"/>
        </w:sectPr>
      </w:pPr>
    </w:p>
    <w:p w:rsidR="00251FE4" w:rsidRPr="009255E8" w:rsidRDefault="009255E8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SECTION</w:t>
      </w:r>
      <w:r w:rsidR="00251FE4" w:rsidRPr="009255E8">
        <w:rPr>
          <w:rFonts w:ascii="Times New Roman" w:hAnsi="Times New Roman"/>
          <w:b/>
          <w:sz w:val="24"/>
          <w:szCs w:val="24"/>
          <w:lang w:val="en-US"/>
        </w:rPr>
        <w:t xml:space="preserve"> 4: </w:t>
      </w:r>
      <w:r>
        <w:rPr>
          <w:rFonts w:ascii="Times New Roman" w:hAnsi="Times New Roman"/>
          <w:b/>
          <w:sz w:val="24"/>
          <w:szCs w:val="24"/>
          <w:lang w:val="en-US"/>
        </w:rPr>
        <w:t>DECLARATIONS AND COMMITMENT OF VERIFIER</w:t>
      </w:r>
    </w:p>
    <w:p w:rsidR="00251FE4" w:rsidRDefault="00251FE4" w:rsidP="00FC41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C6477" w:rsidRDefault="00427B52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 declare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444333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that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: </w:t>
      </w:r>
    </w:p>
    <w:p w:rsidR="004C6477" w:rsidRDefault="00427B52" w:rsidP="004C6477">
      <w:pPr>
        <w:spacing w:after="0" w:line="240" w:lineRule="auto"/>
        <w:ind w:left="142" w:hanging="142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444333">
        <w:rPr>
          <w:rFonts w:ascii="Times New Roman" w:hAnsi="Times New Roman"/>
          <w:color w:val="222222"/>
          <w:sz w:val="24"/>
          <w:szCs w:val="24"/>
          <w:lang w:val="en"/>
        </w:rPr>
        <w:t xml:space="preserve">I am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familiar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with the procedures and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conditions of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Fonts w:ascii="Times New Roman" w:hAnsi="Times New Roman"/>
          <w:color w:val="222222"/>
          <w:sz w:val="24"/>
          <w:szCs w:val="24"/>
          <w:lang w:val="en"/>
        </w:rPr>
        <w:t xml:space="preserve">the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supervision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of environmental verifiers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the Slovak Republic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; </w:t>
      </w:r>
    </w:p>
    <w:p w:rsidR="004C6477" w:rsidRDefault="00427B52" w:rsidP="004C6477">
      <w:pPr>
        <w:spacing w:after="0" w:line="240" w:lineRule="auto"/>
        <w:ind w:left="142" w:hanging="142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Fonts w:ascii="Times New Roman" w:hAnsi="Times New Roman"/>
          <w:color w:val="222222"/>
          <w:sz w:val="24"/>
          <w:szCs w:val="24"/>
          <w:lang w:val="en"/>
        </w:rPr>
        <w:t xml:space="preserve">I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informed the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organization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where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the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verification will be performed about obligation to allow supervision of e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nvironmental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verifier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; </w:t>
      </w:r>
    </w:p>
    <w:p w:rsidR="009255E8" w:rsidRPr="008A601B" w:rsidRDefault="00427B52" w:rsidP="004C6477">
      <w:pPr>
        <w:spacing w:after="0" w:line="240" w:lineRule="auto"/>
        <w:ind w:left="142" w:hanging="14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proofErr w:type="gramStart"/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</w:t>
      </w:r>
      <w:proofErr w:type="gramEnd"/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Section 1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Fonts w:ascii="Times New Roman" w:hAnsi="Times New Roman"/>
          <w:color w:val="222222"/>
          <w:sz w:val="24"/>
          <w:szCs w:val="24"/>
          <w:lang w:val="en"/>
        </w:rPr>
        <w:t xml:space="preserve">I have noted the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accreditation certificate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/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license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that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has</w:t>
      </w:r>
      <w:r w:rsidR="008A601B"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not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been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suspended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or</w:t>
      </w:r>
      <w:r w:rsidRPr="008A601B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withdrawn</w:t>
      </w:r>
      <w:r w:rsidRPr="008A601B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.</w:t>
      </w:r>
    </w:p>
    <w:p w:rsidR="00427B52" w:rsidRDefault="00427B52" w:rsidP="004C64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6477" w:rsidRDefault="0008291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 am committed to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: </w:t>
      </w:r>
    </w:p>
    <w:p w:rsidR="004C6477" w:rsidRDefault="00082917" w:rsidP="004C6477">
      <w:pPr>
        <w:spacing w:after="0" w:line="240" w:lineRule="auto"/>
        <w:ind w:left="142" w:hanging="142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omply with the requirements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and obligations referred to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Regulation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of the European Parliament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and of the Council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(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EC)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no.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1221/2009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and the applicable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guidance document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SNAS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; </w:t>
      </w:r>
    </w:p>
    <w:p w:rsidR="004C6477" w:rsidRDefault="00082917" w:rsidP="004C6477">
      <w:pPr>
        <w:spacing w:after="0" w:line="240" w:lineRule="auto"/>
        <w:ind w:left="142" w:hanging="142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ccept all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changes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Regulation European Parliament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and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Council (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EC)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no.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1221/2009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and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the methodical guidelines for accreditation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SNAS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, </w:t>
      </w:r>
    </w:p>
    <w:p w:rsidR="004C6477" w:rsidRDefault="0008291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proofErr w:type="gramStart"/>
      <w:r w:rsidR="00F747C2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report</w:t>
      </w:r>
      <w:proofErr w:type="gramEnd"/>
      <w:r w:rsidR="00F747C2"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any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changes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related to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verification;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</w:p>
    <w:p w:rsidR="004C6477" w:rsidRDefault="0008291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allow</w:t>
      </w:r>
      <w:r w:rsidR="00E46902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supervision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carr</w:t>
      </w:r>
      <w:r w:rsidR="00E46902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ied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out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by SNAS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;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</w:p>
    <w:p w:rsidR="004C6477" w:rsidRDefault="0008291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provide</w:t>
      </w:r>
      <w:r w:rsidR="00E569C8"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SNAS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the necessary assistance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, </w:t>
      </w:r>
      <w:r w:rsidR="00E569C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especially required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documents and information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; </w:t>
      </w:r>
    </w:p>
    <w:p w:rsidR="004C6477" w:rsidRDefault="0008291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516D92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pay</w:t>
      </w:r>
      <w:r w:rsidR="00516D92"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the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fees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for carrying out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supervision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accordance with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the valid</w:t>
      </w:r>
      <w:r w:rsidR="00516D92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SNAS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price list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; </w:t>
      </w:r>
    </w:p>
    <w:p w:rsidR="00082917" w:rsidRPr="00082917" w:rsidRDefault="00082917" w:rsidP="004C6477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en-US"/>
        </w:rPr>
      </w:pP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-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e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nsure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that the verification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of the environmental statement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will 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not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be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used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such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way as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to suggest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that a product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,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process, system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or person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approved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082917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by the accreditation body</w:t>
      </w:r>
      <w:r w:rsidRPr="00082917">
        <w:rPr>
          <w:rFonts w:ascii="Times New Roman" w:hAnsi="Times New Roman"/>
          <w:color w:val="222222"/>
          <w:sz w:val="24"/>
          <w:szCs w:val="24"/>
          <w:lang w:val="en"/>
        </w:rPr>
        <w:t>.</w:t>
      </w:r>
    </w:p>
    <w:p w:rsidR="00251FE4" w:rsidRDefault="00251FE4" w:rsidP="004C64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C6477" w:rsidRDefault="00516D92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In the Annex to </w:t>
      </w:r>
      <w:r w:rsidR="00B92D80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this Notification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I </w:t>
      </w:r>
      <w:proofErr w:type="gramStart"/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attach  a</w:t>
      </w:r>
      <w:proofErr w:type="gramEnd"/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copy</w:t>
      </w:r>
      <w:r w:rsidR="006D715E"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of a valid</w:t>
      </w:r>
      <w:r w:rsidR="006D715E"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certificat</w:t>
      </w:r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e of accreditation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/license </w:t>
      </w:r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for</w:t>
      </w:r>
      <w:r w:rsidR="006D715E"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the environmental verifier</w:t>
      </w:r>
      <w:r w:rsidR="006D715E"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6D715E"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including the </w:t>
      </w:r>
      <w:r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accreditation scope.</w:t>
      </w:r>
      <w:r w:rsidR="006D715E"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</w:p>
    <w:p w:rsidR="004C6477" w:rsidRDefault="004C6477" w:rsidP="004C6477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lang w:val="en"/>
        </w:rPr>
      </w:pPr>
    </w:p>
    <w:p w:rsidR="00082917" w:rsidRPr="006D715E" w:rsidRDefault="006D715E" w:rsidP="004C64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 declare</w:t>
      </w:r>
      <w:r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that all the information</w:t>
      </w:r>
      <w:r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 th</w:t>
      </w:r>
      <w:r w:rsidR="00D25A86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is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9A74F8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N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otification </w:t>
      </w:r>
      <w:r w:rsidR="00672D45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including the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attachments</w:t>
      </w:r>
      <w:r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="007E42ED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is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 xml:space="preserve"> true and</w:t>
      </w:r>
      <w:r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relevant to the current</w:t>
      </w:r>
      <w:r w:rsidRPr="006D715E">
        <w:rPr>
          <w:rFonts w:ascii="Times New Roman" w:hAnsi="Times New Roman"/>
          <w:color w:val="222222"/>
          <w:sz w:val="24"/>
          <w:szCs w:val="24"/>
          <w:lang w:val="en"/>
        </w:rPr>
        <w:t xml:space="preserve"> </w:t>
      </w:r>
      <w:r w:rsidRPr="006D715E">
        <w:rPr>
          <w:rStyle w:val="hps"/>
          <w:rFonts w:ascii="Times New Roman" w:hAnsi="Times New Roman"/>
          <w:color w:val="222222"/>
          <w:sz w:val="24"/>
          <w:szCs w:val="24"/>
          <w:lang w:val="en"/>
        </w:rPr>
        <w:t>situation.</w:t>
      </w:r>
    </w:p>
    <w:p w:rsidR="004C6477" w:rsidRDefault="004C6477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  <w:sectPr w:rsidR="004C6477" w:rsidSect="004C6477">
          <w:type w:val="continuous"/>
          <w:pgSz w:w="11906" w:h="16838"/>
          <w:pgMar w:top="1417" w:right="1417" w:bottom="1417" w:left="1417" w:header="708" w:footer="550" w:gutter="0"/>
          <w:cols w:space="708"/>
          <w:docGrid w:linePitch="360"/>
        </w:sectPr>
      </w:pPr>
    </w:p>
    <w:p w:rsidR="00BD29AC" w:rsidRPr="009255E8" w:rsidRDefault="00BD29A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D29AC" w:rsidRPr="00DE1DC1" w:rsidRDefault="00BD29A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D29AC" w:rsidRPr="00DE1DC1" w:rsidRDefault="00DE1DC1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1DC1">
        <w:rPr>
          <w:rFonts w:ascii="Times New Roman" w:hAnsi="Times New Roman"/>
          <w:sz w:val="24"/>
          <w:szCs w:val="24"/>
          <w:lang w:val="en-US"/>
        </w:rPr>
        <w:t>In</w:t>
      </w:r>
      <w:r w:rsidR="00BD29AC" w:rsidRPr="00DE1DC1">
        <w:rPr>
          <w:rFonts w:ascii="Times New Roman" w:hAnsi="Times New Roman"/>
          <w:sz w:val="24"/>
          <w:szCs w:val="24"/>
          <w:lang w:val="en-US"/>
        </w:rPr>
        <w:t xml:space="preserve">         </w:t>
      </w:r>
      <w:r w:rsidR="00947E79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BD29AC" w:rsidRPr="00DE1DC1">
        <w:rPr>
          <w:rFonts w:ascii="Times New Roman" w:hAnsi="Times New Roman"/>
          <w:sz w:val="24"/>
          <w:szCs w:val="24"/>
          <w:lang w:val="en-US"/>
        </w:rPr>
        <w:t xml:space="preserve">                </w:t>
      </w:r>
      <w:r w:rsidRPr="00DE1DC1">
        <w:rPr>
          <w:rFonts w:ascii="Times New Roman" w:hAnsi="Times New Roman"/>
          <w:sz w:val="24"/>
          <w:szCs w:val="24"/>
          <w:lang w:val="en-US"/>
        </w:rPr>
        <w:t>dated</w:t>
      </w:r>
      <w:r w:rsidR="00BD29AC" w:rsidRPr="00DE1DC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D29AC" w:rsidRPr="00DE1DC1" w:rsidRDefault="00BD29A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D29AC" w:rsidRPr="00DE1DC1" w:rsidRDefault="00BD29AC" w:rsidP="00FC41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D29AC" w:rsidRPr="00DE1DC1" w:rsidRDefault="00BD29AC" w:rsidP="00FC4172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1DC1">
        <w:rPr>
          <w:rFonts w:ascii="Times New Roman" w:hAnsi="Times New Roman"/>
          <w:sz w:val="24"/>
          <w:szCs w:val="24"/>
          <w:lang w:val="en-US"/>
        </w:rPr>
        <w:tab/>
        <w:t>...........................................................</w:t>
      </w:r>
    </w:p>
    <w:p w:rsidR="00BD29AC" w:rsidRPr="00DE1DC1" w:rsidRDefault="00BD29AC" w:rsidP="00FC4172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1DC1">
        <w:rPr>
          <w:rFonts w:ascii="Times New Roman" w:hAnsi="Times New Roman"/>
          <w:sz w:val="24"/>
          <w:szCs w:val="24"/>
          <w:lang w:val="en-US"/>
        </w:rPr>
        <w:tab/>
      </w:r>
      <w:r w:rsidR="00DE1DC1" w:rsidRPr="00DE1DC1">
        <w:rPr>
          <w:rFonts w:ascii="Times New Roman" w:hAnsi="Times New Roman"/>
          <w:sz w:val="24"/>
          <w:szCs w:val="24"/>
          <w:lang w:val="en-US"/>
        </w:rPr>
        <w:t>Name and signature of authorized</w:t>
      </w:r>
      <w:r w:rsidRPr="00DE1DC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E1DC1" w:rsidRPr="00DE1DC1">
        <w:rPr>
          <w:rFonts w:ascii="Times New Roman" w:hAnsi="Times New Roman"/>
          <w:sz w:val="24"/>
          <w:szCs w:val="24"/>
          <w:lang w:val="en-US"/>
        </w:rPr>
        <w:t>person</w:t>
      </w:r>
    </w:p>
    <w:sectPr w:rsidR="00BD29AC" w:rsidRPr="00DE1DC1" w:rsidSect="004C6477">
      <w:type w:val="continuous"/>
      <w:pgSz w:w="11906" w:h="16838"/>
      <w:pgMar w:top="1417" w:right="1417" w:bottom="1417" w:left="1417" w:header="708" w:footer="55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FCE" w:rsidRDefault="00FB6FCE" w:rsidP="005849F2">
      <w:pPr>
        <w:spacing w:after="0" w:line="240" w:lineRule="auto"/>
      </w:pPr>
      <w:r>
        <w:separator/>
      </w:r>
    </w:p>
  </w:endnote>
  <w:endnote w:type="continuationSeparator" w:id="0">
    <w:p w:rsidR="00FB6FCE" w:rsidRDefault="00FB6FCE" w:rsidP="0058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1B4" w:rsidRDefault="008242CC" w:rsidP="004C6477">
    <w:pPr>
      <w:pStyle w:val="Pta"/>
      <w:jc w:val="right"/>
      <w:rPr>
        <w:rFonts w:ascii="Times New Roman" w:hAnsi="Times New Roman"/>
        <w:b/>
        <w:bCs/>
        <w:sz w:val="20"/>
        <w:szCs w:val="20"/>
      </w:rPr>
    </w:pPr>
    <w:r>
      <w:rPr>
        <w:rFonts w:ascii="Times New Roman" w:hAnsi="Times New Roman"/>
        <w:b/>
        <w:bCs/>
        <w:sz w:val="20"/>
        <w:szCs w:val="20"/>
      </w:rPr>
      <w:t xml:space="preserve">TL 260/E </w:t>
    </w:r>
    <w:r w:rsidR="005741B4">
      <w:rPr>
        <w:rFonts w:ascii="Times New Roman" w:hAnsi="Times New Roman"/>
        <w:b/>
        <w:bCs/>
        <w:sz w:val="20"/>
        <w:szCs w:val="20"/>
      </w:rPr>
      <w:t>[A]</w:t>
    </w:r>
    <w:r w:rsidR="005741B4" w:rsidRPr="005741B4">
      <w:rPr>
        <w:rFonts w:ascii="Times New Roman" w:hAnsi="Times New Roman"/>
        <w:sz w:val="20"/>
        <w:szCs w:val="20"/>
      </w:rPr>
      <w:t xml:space="preserve"> </w:t>
    </w:r>
    <w:r w:rsidR="004C6477">
      <w:rPr>
        <w:rFonts w:ascii="Times New Roman" w:hAnsi="Times New Roman"/>
        <w:sz w:val="20"/>
        <w:szCs w:val="20"/>
      </w:rPr>
      <w:tab/>
    </w:r>
    <w:r w:rsidR="004C6477">
      <w:rPr>
        <w:rFonts w:ascii="Times New Roman" w:hAnsi="Times New Roman"/>
        <w:sz w:val="20"/>
        <w:szCs w:val="20"/>
      </w:rPr>
      <w:tab/>
    </w:r>
  </w:p>
  <w:p w:rsidR="00082917" w:rsidRPr="009E5F5F" w:rsidRDefault="00082917" w:rsidP="009E5F5F">
    <w:pPr>
      <w:pStyle w:val="Pta"/>
      <w:rPr>
        <w:rFonts w:ascii="Times New Roman" w:hAnsi="Times New Roman"/>
        <w:sz w:val="20"/>
        <w:szCs w:val="20"/>
      </w:rPr>
    </w:pPr>
    <w:r w:rsidRPr="00194AEC">
      <w:rPr>
        <w:rFonts w:ascii="Times New Roman" w:hAnsi="Times New Roman"/>
        <w:bCs/>
        <w:sz w:val="20"/>
        <w:szCs w:val="20"/>
        <w:lang w:val="en-US"/>
      </w:rPr>
      <w:t>Version</w:t>
    </w:r>
    <w:r>
      <w:rPr>
        <w:rFonts w:ascii="Times New Roman" w:hAnsi="Times New Roman"/>
        <w:bCs/>
        <w:sz w:val="20"/>
        <w:szCs w:val="20"/>
      </w:rPr>
      <w:t xml:space="preserve">: </w:t>
    </w:r>
    <w:r w:rsidR="008242CC">
      <w:rPr>
        <w:rFonts w:ascii="Times New Roman" w:hAnsi="Times New Roman"/>
        <w:b/>
        <w:bCs/>
        <w:sz w:val="20"/>
        <w:szCs w:val="20"/>
      </w:rPr>
      <w:t>05.05.17</w:t>
    </w:r>
    <w:r w:rsidR="00243C8F">
      <w:rPr>
        <w:rFonts w:ascii="Times New Roman" w:hAnsi="Times New Roman"/>
        <w:sz w:val="20"/>
        <w:szCs w:val="20"/>
      </w:rPr>
      <w:tab/>
    </w:r>
    <w:r w:rsidR="00243C8F">
      <w:rPr>
        <w:rFonts w:ascii="Times New Roman" w:hAnsi="Times New Roman"/>
        <w:sz w:val="20"/>
        <w:szCs w:val="20"/>
      </w:rPr>
      <w:tab/>
    </w:r>
    <w:proofErr w:type="spellStart"/>
    <w:r w:rsidR="00243C8F">
      <w:rPr>
        <w:rFonts w:ascii="Times New Roman" w:hAnsi="Times New Roman"/>
        <w:sz w:val="20"/>
        <w:szCs w:val="20"/>
      </w:rPr>
      <w:t>Page</w:t>
    </w:r>
    <w:proofErr w:type="spellEnd"/>
    <w:r w:rsidR="00243C8F">
      <w:rPr>
        <w:rFonts w:ascii="Times New Roman" w:hAnsi="Times New Roman"/>
        <w:sz w:val="20"/>
        <w:szCs w:val="20"/>
      </w:rPr>
      <w:t>:</w:t>
    </w:r>
    <w:r w:rsidR="00243C8F" w:rsidRPr="009E5F5F">
      <w:rPr>
        <w:rFonts w:ascii="Times New Roman" w:hAnsi="Times New Roman"/>
        <w:sz w:val="20"/>
        <w:szCs w:val="20"/>
      </w:rPr>
      <w:t xml:space="preserve"> 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begin"/>
    </w:r>
    <w:r w:rsidR="00243C8F" w:rsidRPr="009E5F5F">
      <w:rPr>
        <w:rFonts w:ascii="Times New Roman" w:hAnsi="Times New Roman"/>
        <w:b/>
        <w:bCs/>
        <w:sz w:val="20"/>
        <w:szCs w:val="20"/>
      </w:rPr>
      <w:instrText>PAGE</w:instrTex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separate"/>
    </w:r>
    <w:r w:rsidR="008242CC">
      <w:rPr>
        <w:rFonts w:ascii="Times New Roman" w:hAnsi="Times New Roman"/>
        <w:b/>
        <w:bCs/>
        <w:noProof/>
        <w:sz w:val="20"/>
        <w:szCs w:val="20"/>
      </w:rPr>
      <w:t>2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end"/>
    </w:r>
    <w:r w:rsidR="00243C8F" w:rsidRPr="009E5F5F">
      <w:rPr>
        <w:rFonts w:ascii="Times New Roman" w:hAnsi="Times New Roman"/>
        <w:sz w:val="20"/>
        <w:szCs w:val="20"/>
      </w:rPr>
      <w:t xml:space="preserve"> / 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begin"/>
    </w:r>
    <w:r w:rsidR="00243C8F" w:rsidRPr="009E5F5F">
      <w:rPr>
        <w:rFonts w:ascii="Times New Roman" w:hAnsi="Times New Roman"/>
        <w:b/>
        <w:bCs/>
        <w:sz w:val="20"/>
        <w:szCs w:val="20"/>
      </w:rPr>
      <w:instrText>NUMPAGES</w:instrTex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separate"/>
    </w:r>
    <w:r w:rsidR="008242CC">
      <w:rPr>
        <w:rFonts w:ascii="Times New Roman" w:hAnsi="Times New Roman"/>
        <w:b/>
        <w:bCs/>
        <w:noProof/>
        <w:sz w:val="20"/>
        <w:szCs w:val="20"/>
      </w:rPr>
      <w:t>3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59D" w:rsidRDefault="008242CC" w:rsidP="00243C8F">
    <w:pPr>
      <w:pStyle w:val="Pta"/>
      <w:rPr>
        <w:rFonts w:ascii="Times New Roman" w:hAnsi="Times New Roman"/>
        <w:b/>
        <w:bCs/>
        <w:sz w:val="20"/>
        <w:szCs w:val="20"/>
      </w:rPr>
    </w:pPr>
    <w:r>
      <w:rPr>
        <w:rFonts w:ascii="Times New Roman" w:hAnsi="Times New Roman"/>
        <w:b/>
        <w:bCs/>
        <w:sz w:val="20"/>
        <w:szCs w:val="20"/>
      </w:rPr>
      <w:t xml:space="preserve">TL 260/E </w:t>
    </w:r>
    <w:r w:rsidR="0004259D">
      <w:rPr>
        <w:rFonts w:ascii="Times New Roman" w:hAnsi="Times New Roman"/>
        <w:b/>
        <w:bCs/>
        <w:sz w:val="20"/>
        <w:szCs w:val="20"/>
      </w:rPr>
      <w:t>[A]</w:t>
    </w:r>
    <w:r w:rsidR="0004259D" w:rsidRPr="005741B4">
      <w:rPr>
        <w:rFonts w:ascii="Times New Roman" w:hAnsi="Times New Roman"/>
        <w:sz w:val="20"/>
        <w:szCs w:val="20"/>
      </w:rPr>
      <w:t xml:space="preserve"> </w:t>
    </w:r>
  </w:p>
  <w:p w:rsidR="0004259D" w:rsidRPr="0004259D" w:rsidRDefault="0004259D">
    <w:pPr>
      <w:pStyle w:val="Pta"/>
      <w:rPr>
        <w:rFonts w:ascii="Times New Roman" w:hAnsi="Times New Roman"/>
        <w:sz w:val="20"/>
        <w:szCs w:val="20"/>
      </w:rPr>
    </w:pPr>
    <w:r w:rsidRPr="00194AEC">
      <w:rPr>
        <w:rFonts w:ascii="Times New Roman" w:hAnsi="Times New Roman"/>
        <w:bCs/>
        <w:sz w:val="20"/>
        <w:szCs w:val="20"/>
        <w:lang w:val="en-US"/>
      </w:rPr>
      <w:t>Version</w:t>
    </w:r>
    <w:r>
      <w:rPr>
        <w:rFonts w:ascii="Times New Roman" w:hAnsi="Times New Roman"/>
        <w:bCs/>
        <w:sz w:val="20"/>
        <w:szCs w:val="20"/>
      </w:rPr>
      <w:t xml:space="preserve">: </w:t>
    </w:r>
    <w:r w:rsidR="008242CC">
      <w:rPr>
        <w:rFonts w:ascii="Times New Roman" w:hAnsi="Times New Roman"/>
        <w:b/>
        <w:bCs/>
        <w:sz w:val="20"/>
        <w:szCs w:val="20"/>
      </w:rPr>
      <w:t>05.05.17</w:t>
    </w:r>
    <w:r w:rsidR="00243C8F">
      <w:rPr>
        <w:rFonts w:ascii="Times New Roman" w:hAnsi="Times New Roman"/>
        <w:sz w:val="20"/>
        <w:szCs w:val="20"/>
      </w:rPr>
      <w:tab/>
    </w:r>
    <w:r w:rsidR="00243C8F">
      <w:rPr>
        <w:rFonts w:ascii="Times New Roman" w:hAnsi="Times New Roman"/>
        <w:sz w:val="20"/>
        <w:szCs w:val="20"/>
      </w:rPr>
      <w:tab/>
      <w:t>Page:</w:t>
    </w:r>
    <w:r w:rsidR="00243C8F" w:rsidRPr="009E5F5F">
      <w:rPr>
        <w:rFonts w:ascii="Times New Roman" w:hAnsi="Times New Roman"/>
        <w:sz w:val="20"/>
        <w:szCs w:val="20"/>
      </w:rPr>
      <w:t xml:space="preserve"> 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begin"/>
    </w:r>
    <w:r w:rsidR="00243C8F" w:rsidRPr="009E5F5F">
      <w:rPr>
        <w:rFonts w:ascii="Times New Roman" w:hAnsi="Times New Roman"/>
        <w:b/>
        <w:bCs/>
        <w:sz w:val="20"/>
        <w:szCs w:val="20"/>
      </w:rPr>
      <w:instrText>PAGE</w:instrTex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separate"/>
    </w:r>
    <w:r w:rsidR="008242CC">
      <w:rPr>
        <w:rFonts w:ascii="Times New Roman" w:hAnsi="Times New Roman"/>
        <w:b/>
        <w:bCs/>
        <w:noProof/>
        <w:sz w:val="20"/>
        <w:szCs w:val="20"/>
      </w:rPr>
      <w:t>1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end"/>
    </w:r>
    <w:r w:rsidR="00243C8F" w:rsidRPr="009E5F5F">
      <w:rPr>
        <w:rFonts w:ascii="Times New Roman" w:hAnsi="Times New Roman"/>
        <w:sz w:val="20"/>
        <w:szCs w:val="20"/>
      </w:rPr>
      <w:t xml:space="preserve"> / 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begin"/>
    </w:r>
    <w:r w:rsidR="00243C8F" w:rsidRPr="009E5F5F">
      <w:rPr>
        <w:rFonts w:ascii="Times New Roman" w:hAnsi="Times New Roman"/>
        <w:b/>
        <w:bCs/>
        <w:sz w:val="20"/>
        <w:szCs w:val="20"/>
      </w:rPr>
      <w:instrText>NUMPAGES</w:instrTex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separate"/>
    </w:r>
    <w:r w:rsidR="008242CC">
      <w:rPr>
        <w:rFonts w:ascii="Times New Roman" w:hAnsi="Times New Roman"/>
        <w:b/>
        <w:bCs/>
        <w:noProof/>
        <w:sz w:val="20"/>
        <w:szCs w:val="20"/>
      </w:rPr>
      <w:t>3</w:t>
    </w:r>
    <w:r w:rsidR="00243C8F" w:rsidRPr="009E5F5F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FCE" w:rsidRDefault="00FB6FCE" w:rsidP="005849F2">
      <w:pPr>
        <w:spacing w:after="0" w:line="240" w:lineRule="auto"/>
      </w:pPr>
      <w:r>
        <w:separator/>
      </w:r>
    </w:p>
  </w:footnote>
  <w:footnote w:type="continuationSeparator" w:id="0">
    <w:p w:rsidR="00FB6FCE" w:rsidRDefault="00FB6FCE" w:rsidP="005849F2">
      <w:pPr>
        <w:spacing w:after="0" w:line="240" w:lineRule="auto"/>
      </w:pPr>
      <w:r>
        <w:continuationSeparator/>
      </w:r>
    </w:p>
  </w:footnote>
  <w:footnote w:id="1">
    <w:p w:rsidR="00082917" w:rsidRPr="00B304C8" w:rsidRDefault="00082917">
      <w:pPr>
        <w:pStyle w:val="Textpoznmkypodiarou"/>
        <w:rPr>
          <w:lang w:val="en-US"/>
        </w:rPr>
      </w:pPr>
      <w:r>
        <w:rPr>
          <w:rStyle w:val="Odkaznapoznmkupodiarou"/>
        </w:rPr>
        <w:footnoteRef/>
      </w:r>
      <w:r>
        <w:t xml:space="preserve"> </w:t>
      </w:r>
      <w:r w:rsidRPr="00B304C8">
        <w:rPr>
          <w:rFonts w:ascii="Times New Roman" w:hAnsi="Times New Roman"/>
          <w:lang w:val="en-US"/>
        </w:rPr>
        <w:t xml:space="preserve">Delete </w:t>
      </w:r>
      <w:r w:rsidR="00E9756B">
        <w:rPr>
          <w:rFonts w:ascii="Times New Roman" w:hAnsi="Times New Roman"/>
          <w:lang w:val="en-US"/>
        </w:rPr>
        <w:t xml:space="preserve"> the inappropriate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917" w:rsidRDefault="00082917">
    <w:pPr>
      <w:pStyle w:val="Hlavika"/>
    </w:pPr>
  </w:p>
  <w:p w:rsidR="00082917" w:rsidRDefault="0008291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7380"/>
    </w:tblGrid>
    <w:tr w:rsidR="0004259D" w:rsidRPr="0004259D" w:rsidTr="00301635">
      <w:trPr>
        <w:trHeight w:val="1020"/>
      </w:trPr>
      <w:tc>
        <w:tcPr>
          <w:tcW w:w="2520" w:type="dxa"/>
        </w:tcPr>
        <w:bookmarkStart w:id="1" w:name="_MON_1259059107"/>
        <w:bookmarkEnd w:id="1"/>
        <w:p w:rsidR="0004259D" w:rsidRPr="0004259D" w:rsidRDefault="00C202D3" w:rsidP="0004259D">
          <w:pPr>
            <w:tabs>
              <w:tab w:val="center" w:pos="4536"/>
              <w:tab w:val="right" w:pos="9072"/>
            </w:tabs>
            <w:spacing w:after="0" w:line="240" w:lineRule="auto"/>
            <w:ind w:left="72"/>
            <w:rPr>
              <w:rFonts w:ascii="Times New Roman" w:eastAsia="Times New Roman" w:hAnsi="Times New Roman"/>
              <w:caps/>
              <w:sz w:val="24"/>
              <w:szCs w:val="24"/>
              <w:lang w:val="en-GB" w:eastAsia="sk-SK"/>
            </w:rPr>
          </w:pPr>
          <w:r>
            <w:object w:dxaOrig="2688" w:dyaOrig="93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9.25pt;height:41.25pt" o:ole="" fillcolor="window">
                <v:imagedata r:id="rId1" o:title=""/>
              </v:shape>
              <o:OLEObject Type="Embed" ProgID="Word.Picture.8" ShapeID="_x0000_i1025" DrawAspect="Content" ObjectID="_1556533028" r:id="rId2"/>
            </w:object>
          </w:r>
        </w:p>
      </w:tc>
      <w:tc>
        <w:tcPr>
          <w:tcW w:w="7380" w:type="dxa"/>
        </w:tcPr>
        <w:p w:rsidR="0004259D" w:rsidRPr="0004259D" w:rsidRDefault="0004259D" w:rsidP="0004259D">
          <w:pPr>
            <w:tabs>
              <w:tab w:val="center" w:pos="4536"/>
              <w:tab w:val="right" w:pos="9072"/>
            </w:tabs>
            <w:spacing w:after="0" w:line="96" w:lineRule="auto"/>
            <w:rPr>
              <w:rFonts w:ascii="Times New Roman" w:eastAsia="Times New Roman" w:hAnsi="Times New Roman"/>
              <w:caps/>
              <w:sz w:val="18"/>
              <w:szCs w:val="18"/>
              <w:lang w:val="en-GB" w:eastAsia="sk-SK"/>
            </w:rPr>
          </w:pPr>
        </w:p>
        <w:p w:rsidR="0004259D" w:rsidRPr="0004259D" w:rsidRDefault="0004259D" w:rsidP="0004259D">
          <w:pPr>
            <w:tabs>
              <w:tab w:val="left" w:pos="240"/>
              <w:tab w:val="center" w:pos="4536"/>
              <w:tab w:val="right" w:pos="9072"/>
            </w:tabs>
            <w:spacing w:after="0" w:line="216" w:lineRule="auto"/>
            <w:rPr>
              <w:rFonts w:ascii="Times New Roman" w:eastAsia="Times New Roman" w:hAnsi="Times New Roman"/>
              <w:caps/>
              <w:spacing w:val="15"/>
              <w:sz w:val="16"/>
              <w:szCs w:val="16"/>
              <w:lang w:val="en-GB" w:eastAsia="sk-SK"/>
            </w:rPr>
          </w:pPr>
        </w:p>
        <w:p w:rsidR="0004259D" w:rsidRPr="0004259D" w:rsidRDefault="0004259D" w:rsidP="0004259D">
          <w:pPr>
            <w:tabs>
              <w:tab w:val="center" w:pos="4536"/>
              <w:tab w:val="right" w:pos="9072"/>
            </w:tabs>
            <w:spacing w:after="0" w:line="216" w:lineRule="auto"/>
            <w:rPr>
              <w:rFonts w:ascii="Times New Roman" w:eastAsia="Times New Roman" w:hAnsi="Times New Roman"/>
              <w:caps/>
              <w:spacing w:val="8"/>
              <w:sz w:val="28"/>
              <w:szCs w:val="28"/>
              <w:lang w:val="en-GB" w:eastAsia="sk-SK"/>
            </w:rPr>
          </w:pPr>
          <w:r w:rsidRPr="0004259D">
            <w:rPr>
              <w:rFonts w:ascii="Times New Roman" w:eastAsia="Times New Roman" w:hAnsi="Times New Roman"/>
              <w:caps/>
              <w:spacing w:val="8"/>
              <w:sz w:val="28"/>
              <w:szCs w:val="28"/>
              <w:lang w:val="en-GB" w:eastAsia="sk-SK"/>
            </w:rPr>
            <w:t>SLOVENSKÁ  NÁRODNá  AKREDITAČNÁ  SLUŽBA</w:t>
          </w:r>
        </w:p>
        <w:p w:rsidR="0004259D" w:rsidRPr="0004259D" w:rsidRDefault="0004259D" w:rsidP="0004259D">
          <w:pPr>
            <w:tabs>
              <w:tab w:val="left" w:pos="1920"/>
              <w:tab w:val="center" w:pos="4536"/>
              <w:tab w:val="right" w:pos="9072"/>
            </w:tabs>
            <w:spacing w:after="0" w:line="216" w:lineRule="auto"/>
            <w:rPr>
              <w:rFonts w:ascii="Times New Roman" w:eastAsia="Times New Roman" w:hAnsi="Times New Roman"/>
              <w:spacing w:val="15"/>
              <w:sz w:val="8"/>
              <w:szCs w:val="8"/>
              <w:lang w:val="en-GB" w:eastAsia="sk-SK"/>
            </w:rPr>
          </w:pPr>
          <w:r>
            <w:rPr>
              <w:rFonts w:ascii="Times New Roman" w:eastAsia="Times New Roman" w:hAnsi="Times New Roman"/>
              <w:spacing w:val="15"/>
              <w:sz w:val="8"/>
              <w:szCs w:val="8"/>
              <w:lang w:val="en-GB" w:eastAsia="sk-SK"/>
            </w:rPr>
            <w:tab/>
          </w:r>
          <w:r>
            <w:rPr>
              <w:rFonts w:ascii="Times New Roman" w:eastAsia="Times New Roman" w:hAnsi="Times New Roman"/>
              <w:spacing w:val="15"/>
              <w:sz w:val="8"/>
              <w:szCs w:val="8"/>
              <w:lang w:val="en-GB" w:eastAsia="sk-SK"/>
            </w:rPr>
            <w:tab/>
          </w:r>
        </w:p>
        <w:p w:rsidR="0004259D" w:rsidRPr="0004259D" w:rsidRDefault="0096390F" w:rsidP="0004259D">
          <w:pPr>
            <w:tabs>
              <w:tab w:val="center" w:pos="4536"/>
              <w:tab w:val="right" w:pos="9072"/>
            </w:tabs>
            <w:spacing w:after="0" w:line="216" w:lineRule="auto"/>
            <w:rPr>
              <w:rFonts w:ascii="Times New Roman" w:eastAsia="Times New Roman" w:hAnsi="Times New Roman"/>
              <w:sz w:val="8"/>
              <w:szCs w:val="8"/>
              <w:lang w:val="en-GB" w:eastAsia="sk-SK"/>
            </w:rPr>
          </w:pPr>
          <w:r>
            <w:rPr>
              <w:rFonts w:ascii="Times New Roman" w:eastAsia="Times New Roman" w:hAnsi="Times New Roman"/>
              <w:noProof/>
              <w:sz w:val="8"/>
              <w:szCs w:val="8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13970</wp:posOffset>
                    </wp:positionH>
                    <wp:positionV relativeFrom="paragraph">
                      <wp:posOffset>26035</wp:posOffset>
                    </wp:positionV>
                    <wp:extent cx="4392295" cy="0"/>
                    <wp:effectExtent l="13970" t="6985" r="13335" b="12065"/>
                    <wp:wrapNone/>
                    <wp:docPr id="1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439229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72DF57E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05pt" to="346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Xjx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Cye5nk+n2BE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"/>
                </w:pict>
              </mc:Fallback>
            </mc:AlternateContent>
          </w:r>
        </w:p>
        <w:p w:rsidR="0004259D" w:rsidRPr="0004259D" w:rsidRDefault="0004259D" w:rsidP="0004259D">
          <w:pPr>
            <w:tabs>
              <w:tab w:val="center" w:pos="4536"/>
              <w:tab w:val="right" w:pos="9072"/>
            </w:tabs>
            <w:spacing w:before="60" w:after="0" w:line="216" w:lineRule="auto"/>
            <w:rPr>
              <w:rFonts w:ascii="Times New Roman" w:eastAsia="Times New Roman" w:hAnsi="Times New Roman"/>
              <w:sz w:val="20"/>
              <w:szCs w:val="20"/>
              <w:lang w:val="en-GB" w:eastAsia="sk-SK"/>
            </w:rPr>
          </w:pPr>
          <w:r w:rsidRPr="0004259D">
            <w:rPr>
              <w:rFonts w:ascii="Times New Roman" w:eastAsia="Times New Roman" w:hAnsi="Times New Roman"/>
              <w:sz w:val="20"/>
              <w:szCs w:val="20"/>
              <w:lang w:val="en-GB" w:eastAsia="sk-SK"/>
            </w:rPr>
            <w:t xml:space="preserve"> Karloveská 63, P. O. Box 74, 840 00 Bratislava 4</w:t>
          </w:r>
        </w:p>
      </w:tc>
    </w:tr>
  </w:tbl>
  <w:p w:rsidR="0004259D" w:rsidRDefault="0004259D" w:rsidP="0004259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1AA"/>
    <w:multiLevelType w:val="hybridMultilevel"/>
    <w:tmpl w:val="68422526"/>
    <w:lvl w:ilvl="0" w:tplc="33825546">
      <w:start w:val="16"/>
      <w:numFmt w:val="bullet"/>
      <w:lvlText w:val="-"/>
      <w:lvlJc w:val="left"/>
      <w:pPr>
        <w:ind w:left="-77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319B4D0E"/>
    <w:multiLevelType w:val="hybridMultilevel"/>
    <w:tmpl w:val="E32CBA8A"/>
    <w:lvl w:ilvl="0" w:tplc="33825546">
      <w:start w:val="16"/>
      <w:numFmt w:val="bullet"/>
      <w:lvlText w:val="-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94"/>
    <w:rsid w:val="0004259D"/>
    <w:rsid w:val="00082917"/>
    <w:rsid w:val="00091C29"/>
    <w:rsid w:val="000F4BDF"/>
    <w:rsid w:val="00104BF6"/>
    <w:rsid w:val="00194AEC"/>
    <w:rsid w:val="00195246"/>
    <w:rsid w:val="001B094C"/>
    <w:rsid w:val="001D74E4"/>
    <w:rsid w:val="001F4740"/>
    <w:rsid w:val="00214E52"/>
    <w:rsid w:val="00243C8F"/>
    <w:rsid w:val="00251FE4"/>
    <w:rsid w:val="00261532"/>
    <w:rsid w:val="002B75D4"/>
    <w:rsid w:val="002C0078"/>
    <w:rsid w:val="002F73FB"/>
    <w:rsid w:val="00301635"/>
    <w:rsid w:val="00377448"/>
    <w:rsid w:val="00402C52"/>
    <w:rsid w:val="00403E02"/>
    <w:rsid w:val="00427B52"/>
    <w:rsid w:val="00444333"/>
    <w:rsid w:val="00446D4D"/>
    <w:rsid w:val="004A7FE3"/>
    <w:rsid w:val="004C6477"/>
    <w:rsid w:val="004F4D3C"/>
    <w:rsid w:val="00512C9D"/>
    <w:rsid w:val="00516D92"/>
    <w:rsid w:val="005741B4"/>
    <w:rsid w:val="005849F2"/>
    <w:rsid w:val="005C088C"/>
    <w:rsid w:val="005D1933"/>
    <w:rsid w:val="005D7107"/>
    <w:rsid w:val="005F7038"/>
    <w:rsid w:val="00621296"/>
    <w:rsid w:val="00633A24"/>
    <w:rsid w:val="00672D45"/>
    <w:rsid w:val="00674ED7"/>
    <w:rsid w:val="00682BE2"/>
    <w:rsid w:val="006C613B"/>
    <w:rsid w:val="006D715E"/>
    <w:rsid w:val="00712973"/>
    <w:rsid w:val="007321B8"/>
    <w:rsid w:val="00760794"/>
    <w:rsid w:val="00761A3E"/>
    <w:rsid w:val="00770054"/>
    <w:rsid w:val="007A2D5E"/>
    <w:rsid w:val="007E42ED"/>
    <w:rsid w:val="00811EC7"/>
    <w:rsid w:val="00813E56"/>
    <w:rsid w:val="008242CC"/>
    <w:rsid w:val="00835AD9"/>
    <w:rsid w:val="00852453"/>
    <w:rsid w:val="0086571D"/>
    <w:rsid w:val="008A601B"/>
    <w:rsid w:val="008E2299"/>
    <w:rsid w:val="008F1C7D"/>
    <w:rsid w:val="008F4B81"/>
    <w:rsid w:val="009255E8"/>
    <w:rsid w:val="00947E79"/>
    <w:rsid w:val="0096390F"/>
    <w:rsid w:val="009A74F8"/>
    <w:rsid w:val="009E5F5F"/>
    <w:rsid w:val="00A74E72"/>
    <w:rsid w:val="00A96C16"/>
    <w:rsid w:val="00B304C8"/>
    <w:rsid w:val="00B32214"/>
    <w:rsid w:val="00B6018F"/>
    <w:rsid w:val="00B92D80"/>
    <w:rsid w:val="00BA03F7"/>
    <w:rsid w:val="00BC7E65"/>
    <w:rsid w:val="00BD194A"/>
    <w:rsid w:val="00BD29AC"/>
    <w:rsid w:val="00C202D3"/>
    <w:rsid w:val="00C4132D"/>
    <w:rsid w:val="00C42424"/>
    <w:rsid w:val="00C838EB"/>
    <w:rsid w:val="00C9608E"/>
    <w:rsid w:val="00CB441E"/>
    <w:rsid w:val="00CE7F42"/>
    <w:rsid w:val="00D11174"/>
    <w:rsid w:val="00D25A86"/>
    <w:rsid w:val="00D4156C"/>
    <w:rsid w:val="00D477E6"/>
    <w:rsid w:val="00D976D3"/>
    <w:rsid w:val="00DE1DC1"/>
    <w:rsid w:val="00E4287D"/>
    <w:rsid w:val="00E46902"/>
    <w:rsid w:val="00E569C8"/>
    <w:rsid w:val="00E9756B"/>
    <w:rsid w:val="00EB5CC3"/>
    <w:rsid w:val="00EC74DD"/>
    <w:rsid w:val="00F118D3"/>
    <w:rsid w:val="00F149F0"/>
    <w:rsid w:val="00F747C2"/>
    <w:rsid w:val="00FA118B"/>
    <w:rsid w:val="00FB6FCE"/>
    <w:rsid w:val="00FC4172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456062-4C69-4B98-986B-ECF62CD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8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849F2"/>
  </w:style>
  <w:style w:type="paragraph" w:styleId="Pta">
    <w:name w:val="footer"/>
    <w:basedOn w:val="Normlny"/>
    <w:link w:val="PtaChar"/>
    <w:uiPriority w:val="99"/>
    <w:unhideWhenUsed/>
    <w:rsid w:val="0058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849F2"/>
  </w:style>
  <w:style w:type="paragraph" w:styleId="Textbubliny">
    <w:name w:val="Balloon Text"/>
    <w:basedOn w:val="Normlny"/>
    <w:link w:val="TextbublinyChar"/>
    <w:uiPriority w:val="99"/>
    <w:semiHidden/>
    <w:unhideWhenUsed/>
    <w:rsid w:val="00584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849F2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813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F73F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2F73FB"/>
    <w:rPr>
      <w:sz w:val="20"/>
      <w:szCs w:val="20"/>
    </w:rPr>
  </w:style>
  <w:style w:type="character" w:styleId="Odkaznapoznmkupodiarou">
    <w:name w:val="footnote reference"/>
    <w:uiPriority w:val="99"/>
    <w:semiHidden/>
    <w:unhideWhenUsed/>
    <w:rsid w:val="002F73FB"/>
    <w:rPr>
      <w:vertAlign w:val="superscript"/>
    </w:rPr>
  </w:style>
  <w:style w:type="character" w:customStyle="1" w:styleId="hps">
    <w:name w:val="hps"/>
    <w:basedOn w:val="Predvolenpsmoodseku"/>
    <w:rsid w:val="004A7FE3"/>
  </w:style>
  <w:style w:type="paragraph" w:styleId="Odsekzoznamu">
    <w:name w:val="List Paragraph"/>
    <w:basedOn w:val="Normlny"/>
    <w:uiPriority w:val="34"/>
    <w:qFormat/>
    <w:rsid w:val="007A2D5E"/>
    <w:pPr>
      <w:ind w:left="720"/>
      <w:contextualSpacing/>
    </w:pPr>
  </w:style>
  <w:style w:type="paragraph" w:customStyle="1" w:styleId="Default">
    <w:name w:val="Default"/>
    <w:rsid w:val="00091C29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3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4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64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37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59877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999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69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75616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531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62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125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2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1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212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430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4560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210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990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91825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172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corova\Documents\SNAS\DielcieUlohy\Tlaciva_zmena_na_docx\TL\TL260E_A_Oznamenie_EMAS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665E6-53AB-488B-92BF-C343BE68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TL260E_A_Oznamenie_EMAS.dot</Template>
  <TotalTime>8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TL260E_A_Oznamenie_EMAS</vt:lpstr>
    </vt:vector>
  </TitlesOfParts>
  <Company>HP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TL260E_A_Oznamenie_EMAS</dc:title>
  <dc:subject/>
  <dc:creator>Cucorova</dc:creator>
  <cp:keywords/>
  <cp:lastModifiedBy>Kutkova</cp:lastModifiedBy>
  <cp:revision>3</cp:revision>
  <cp:lastPrinted>2014-05-06T15:05:00Z</cp:lastPrinted>
  <dcterms:created xsi:type="dcterms:W3CDTF">2017-05-09T07:49:00Z</dcterms:created>
  <dcterms:modified xsi:type="dcterms:W3CDTF">2017-05-17T11:31:00Z</dcterms:modified>
</cp:coreProperties>
</file>